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4734A" w14:textId="77777777" w:rsidR="00F000B8" w:rsidRDefault="00F000B8" w:rsidP="00F000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MINOTE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3AB7A703" w14:textId="77777777" w:rsidR="00F000B8" w:rsidRDefault="00F000B8" w:rsidP="00F000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328F02B8" w14:textId="77777777" w:rsidR="00F000B8" w:rsidRDefault="00F000B8" w:rsidP="00F000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682483" w14:textId="77777777" w:rsidR="00F000B8" w:rsidRDefault="00F000B8" w:rsidP="00F000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4D7CFF" w14:textId="77777777" w:rsidR="00F000B8" w:rsidRDefault="00F000B8" w:rsidP="00F000B8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60C12072" w14:textId="77777777" w:rsidR="00F000B8" w:rsidRDefault="00F000B8" w:rsidP="00F000B8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C069F23" w14:textId="77777777" w:rsidR="00F000B8" w:rsidRDefault="00F000B8" w:rsidP="00F000B8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5513E6DE" w14:textId="77777777" w:rsidR="00F000B8" w:rsidRDefault="00F000B8" w:rsidP="00F000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8CB4E0" w14:textId="77777777" w:rsidR="00F000B8" w:rsidRDefault="00F000B8" w:rsidP="00F000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03FA98" w14:textId="77777777" w:rsidR="00F000B8" w:rsidRDefault="00F000B8" w:rsidP="00F000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December 2021</w:t>
      </w:r>
    </w:p>
    <w:p w14:paraId="5C66890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3BCAB" w14:textId="77777777" w:rsidR="00F000B8" w:rsidRDefault="00F000B8" w:rsidP="009139A6">
      <w:r>
        <w:separator/>
      </w:r>
    </w:p>
  </w:endnote>
  <w:endnote w:type="continuationSeparator" w:id="0">
    <w:p w14:paraId="51C7BF85" w14:textId="77777777" w:rsidR="00F000B8" w:rsidRDefault="00F000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308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F3FB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1E0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3B07A" w14:textId="77777777" w:rsidR="00F000B8" w:rsidRDefault="00F000B8" w:rsidP="009139A6">
      <w:r>
        <w:separator/>
      </w:r>
    </w:p>
  </w:footnote>
  <w:footnote w:type="continuationSeparator" w:id="0">
    <w:p w14:paraId="42AF9762" w14:textId="77777777" w:rsidR="00F000B8" w:rsidRDefault="00F000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98A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5ED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897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0B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000B8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BD8FC"/>
  <w15:chartTrackingRefBased/>
  <w15:docId w15:val="{8D95D235-693B-4812-A617-3F3EB4CAE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2022-02-12T20:55:00Z</dcterms:created>
  <dcterms:modified xsi:type="dcterms:W3CDTF">2022-02-12T20:55:00Z</dcterms:modified>
</cp:coreProperties>
</file>